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DF3B39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DF3B39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DF3B3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DF3B3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DF3B3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DF3B3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DF3B3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DF3B39">
        <w:rPr>
          <w:b w:val="0"/>
        </w:rPr>
        <w:t xml:space="preserve"> 80/2307-21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DF3B39" w:rsidP="00232C8F">
            <w:r>
              <w:t>Заведующий общежитием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DF3B39" w:rsidP="00232C8F">
            <w:r>
              <w:t>22031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DF3B39" w:rsidRPr="00DF3B39">
        <w:rPr>
          <w:rStyle w:val="aa"/>
        </w:rPr>
        <w:t xml:space="preserve"> Учебно-вспомогательный персонал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DF3B39" w:rsidRPr="00DF3B39">
        <w:rPr>
          <w:rStyle w:val="aa"/>
        </w:rPr>
        <w:t xml:space="preserve">  Отсутствуют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DF3B39" w:rsidRPr="00DF3B39">
        <w:rPr>
          <w:u w:val="single"/>
        </w:rPr>
        <w:t xml:space="preserve">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96, от 27.03.2018 г. N 197)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DF3B39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DF3B39" w:rsidP="00BA30DE">
            <w:pPr>
              <w:jc w:val="center"/>
            </w:pPr>
            <w:r>
              <w:t>-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DF3B39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DF3B39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DF3B39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DF3B39" w:rsidP="00BA30DE">
            <w:pPr>
              <w:jc w:val="center"/>
            </w:pPr>
            <w:r>
              <w:t>145-638-183 80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DF3B39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DF3B39" w:rsidRDefault="00DF3B39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F3B39" w:rsidRPr="00D15B1E" w:rsidRDefault="00DF3B39" w:rsidP="00AD14A4">
            <w:pPr>
              <w:rPr>
                <w:rStyle w:val="a7"/>
              </w:rPr>
            </w:pPr>
          </w:p>
        </w:tc>
      </w:tr>
      <w:tr w:rsidR="00DF3B39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DF3B39" w:rsidRDefault="00DF3B39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F3B39" w:rsidRPr="00D15B1E" w:rsidRDefault="00DF3B39" w:rsidP="00AD14A4">
            <w:pPr>
              <w:rPr>
                <w:rStyle w:val="a7"/>
              </w:rPr>
            </w:pPr>
          </w:p>
        </w:tc>
      </w:tr>
      <w:tr w:rsidR="00DF3B39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DF3B39" w:rsidRDefault="00DF3B39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F3B39" w:rsidRPr="00D15B1E" w:rsidRDefault="00DF3B39" w:rsidP="00AD14A4">
            <w:pPr>
              <w:rPr>
                <w:rStyle w:val="a7"/>
              </w:rPr>
            </w:pPr>
          </w:p>
        </w:tc>
      </w:tr>
      <w:tr w:rsidR="00DF3B39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DF3B39" w:rsidRDefault="00DF3B39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F3B39" w:rsidRPr="00D15B1E" w:rsidRDefault="00DF3B39" w:rsidP="00AD14A4">
            <w:pPr>
              <w:rPr>
                <w:rStyle w:val="a7"/>
              </w:rPr>
            </w:pPr>
          </w:p>
        </w:tc>
      </w:tr>
      <w:tr w:rsidR="00DF3B39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DF3B39" w:rsidRDefault="00DF3B39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F3B39" w:rsidRPr="00D15B1E" w:rsidRDefault="00DF3B39" w:rsidP="00AD14A4">
            <w:pPr>
              <w:rPr>
                <w:rStyle w:val="a7"/>
              </w:rPr>
            </w:pPr>
          </w:p>
        </w:tc>
      </w:tr>
      <w:tr w:rsidR="00DF3B39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DF3B39" w:rsidRDefault="00DF3B39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F3B39" w:rsidRPr="00D15B1E" w:rsidRDefault="00DF3B39" w:rsidP="00AD14A4">
            <w:pPr>
              <w:rPr>
                <w:rStyle w:val="a7"/>
              </w:rPr>
            </w:pPr>
          </w:p>
        </w:tc>
      </w:tr>
      <w:tr w:rsidR="00DF3B39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DF3B39" w:rsidRDefault="00DF3B39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F3B39" w:rsidRPr="00D15B1E" w:rsidRDefault="00DF3B39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DF3B39" w:rsidRPr="00DF3B39">
        <w:rPr>
          <w:rStyle w:val="aa"/>
        </w:rPr>
        <w:t xml:space="preserve"> ПК, принтер, сканер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DF3B39" w:rsidRPr="00DF3B39">
        <w:rPr>
          <w:rStyle w:val="aa"/>
        </w:rPr>
        <w:t xml:space="preserve"> Канцелярские принадлежности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8B1009" w:rsidRPr="00D15B1E" w:rsidRDefault="008B1009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1F577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1F577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1F577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1F577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1F577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1F577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1F577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1F577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1F577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1F577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1F577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1F577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1F577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1F577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1F577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1F577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1F577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1F577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1F577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1F577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1F577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1F577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1F577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1F577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1F5771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1F577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1F577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1F577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1F577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1F577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1F577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1F577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1F577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1F577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1F577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1F577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1F577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1F5771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1F577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1F577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1F577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1F577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1F577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1F577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1F5771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1F577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DF3B3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DF3B3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DF3B3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DF3B3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DF3B3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DF3B3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DF3B39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1F5771" w:rsidRPr="001F5771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1F5771" w:rsidRPr="001F5771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DF3B39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DF3B39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DF3B39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DF3B3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DF3B39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DF3B39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DF3B3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DF3B39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DF3B39" w:rsidRPr="00DF3B39" w:rsidTr="00DF3B3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</w:tr>
      <w:tr w:rsidR="00DF3B39" w:rsidRPr="00DF3B39" w:rsidTr="00DF3B3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  <w:r w:rsidRPr="00DF3B3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  <w:r w:rsidRPr="00DF3B3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  <w:r w:rsidRPr="00DF3B3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  <w:r w:rsidRPr="00DF3B39">
              <w:rPr>
                <w:vertAlign w:val="superscript"/>
              </w:rPr>
              <w:t>(дата)</w:t>
            </w:r>
          </w:p>
        </w:tc>
      </w:tr>
      <w:tr w:rsidR="00DF3B39" w:rsidRPr="00DF3B39" w:rsidTr="00DF3B3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</w:tr>
      <w:tr w:rsidR="00DF3B39" w:rsidRPr="00DF3B39" w:rsidTr="00DF3B3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  <w:r w:rsidRPr="00DF3B3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  <w:r w:rsidRPr="00DF3B3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  <w:r w:rsidRPr="00DF3B3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  <w:r w:rsidRPr="00DF3B39">
              <w:rPr>
                <w:vertAlign w:val="superscript"/>
              </w:rPr>
              <w:t>(дата)</w:t>
            </w:r>
          </w:p>
        </w:tc>
      </w:tr>
      <w:tr w:rsidR="00DF3B39" w:rsidRPr="00DF3B39" w:rsidTr="00DF3B3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</w:tr>
      <w:tr w:rsidR="00DF3B39" w:rsidRPr="00DF3B39" w:rsidTr="00DF3B3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  <w:r w:rsidRPr="00DF3B3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  <w:r w:rsidRPr="00DF3B3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  <w:r w:rsidRPr="00DF3B3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  <w:r w:rsidRPr="00DF3B39">
              <w:rPr>
                <w:vertAlign w:val="superscript"/>
              </w:rPr>
              <w:t>(дата)</w:t>
            </w:r>
          </w:p>
        </w:tc>
      </w:tr>
      <w:tr w:rsidR="00DF3B39" w:rsidRPr="00DF3B39" w:rsidTr="00DF3B3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</w:tr>
      <w:tr w:rsidR="00DF3B39" w:rsidRPr="00DF3B39" w:rsidTr="00DF3B3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  <w:r w:rsidRPr="00DF3B3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  <w:r w:rsidRPr="00DF3B3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  <w:r w:rsidRPr="00DF3B3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  <w:r w:rsidRPr="00DF3B39">
              <w:rPr>
                <w:vertAlign w:val="superscript"/>
              </w:rPr>
              <w:t>(дата)</w:t>
            </w:r>
          </w:p>
        </w:tc>
      </w:tr>
      <w:tr w:rsidR="00DF3B39" w:rsidRPr="00DF3B39" w:rsidTr="00DF3B3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</w:tr>
      <w:tr w:rsidR="00DF3B39" w:rsidRPr="00DF3B39" w:rsidTr="00DF3B3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  <w:r w:rsidRPr="00DF3B3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  <w:r w:rsidRPr="00DF3B3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  <w:r w:rsidRPr="00DF3B3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  <w:r w:rsidRPr="00DF3B39">
              <w:rPr>
                <w:vertAlign w:val="superscript"/>
              </w:rPr>
              <w:t>(дата)</w:t>
            </w:r>
          </w:p>
        </w:tc>
      </w:tr>
      <w:tr w:rsidR="00DF3B39" w:rsidRPr="00DF3B39" w:rsidTr="00DF3B3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</w:tr>
      <w:tr w:rsidR="00DF3B39" w:rsidRPr="00DF3B39" w:rsidTr="00DF3B3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  <w:r w:rsidRPr="00DF3B3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  <w:r w:rsidRPr="00DF3B3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  <w:r w:rsidRPr="00DF3B3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  <w:r w:rsidRPr="00DF3B39">
              <w:rPr>
                <w:vertAlign w:val="superscript"/>
              </w:rPr>
              <w:t>(дата)</w:t>
            </w:r>
          </w:p>
        </w:tc>
      </w:tr>
      <w:tr w:rsidR="00DF3B39" w:rsidRPr="00DF3B39" w:rsidTr="00DF3B3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</w:tr>
      <w:tr w:rsidR="00DF3B39" w:rsidRPr="00DF3B39" w:rsidTr="00DF3B3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  <w:r w:rsidRPr="00DF3B3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  <w:r w:rsidRPr="00DF3B3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  <w:r w:rsidRPr="00DF3B3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  <w:r w:rsidRPr="00DF3B39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B41452" w:rsidTr="00B41452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B41452" w:rsidP="003C5C39">
            <w:pPr>
              <w:pStyle w:val="a8"/>
            </w:pPr>
            <w:r w:rsidRPr="00B41452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B41452" w:rsidP="003C5C39">
            <w:pPr>
              <w:pStyle w:val="a8"/>
            </w:pPr>
            <w:r w:rsidRPr="00B41452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1F5771" w:rsidP="003C5C39">
            <w:pPr>
              <w:pStyle w:val="a8"/>
            </w:pPr>
            <w:r>
              <w:t>18.02.2022</w:t>
            </w:r>
          </w:p>
        </w:tc>
      </w:tr>
      <w:tr w:rsidR="00EF07A3" w:rsidRPr="00B41452" w:rsidTr="00B41452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3C5C39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(дата)</w:t>
            </w:r>
          </w:p>
        </w:tc>
      </w:tr>
      <w:tr w:rsidR="00B41452" w:rsidRPr="00B41452" w:rsidTr="00B41452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</w:pPr>
            <w:r w:rsidRPr="00B41452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EF07A3">
            <w:pPr>
              <w:pStyle w:val="a8"/>
            </w:pPr>
            <w:r w:rsidRPr="00B41452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1F5771" w:rsidP="00EF07A3">
            <w:pPr>
              <w:pStyle w:val="a8"/>
            </w:pPr>
            <w:r>
              <w:t>18.02.2022</w:t>
            </w:r>
          </w:p>
        </w:tc>
      </w:tr>
      <w:tr w:rsidR="00B41452" w:rsidRPr="00B41452" w:rsidTr="00B41452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DF3B3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DF3B3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DF3B39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DF3B39" w:rsidRPr="00DF3B39" w:rsidTr="00DF3B3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3B39" w:rsidRPr="00DF3B39" w:rsidRDefault="00DF3B39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</w:tr>
      <w:tr w:rsidR="00DF3B39" w:rsidRPr="00DF3B39" w:rsidTr="00DF3B3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  <w:r w:rsidRPr="00DF3B3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F3B39" w:rsidRPr="00DF3B39" w:rsidRDefault="00DF3B39" w:rsidP="00EF07A3">
            <w:pPr>
              <w:pStyle w:val="a8"/>
              <w:rPr>
                <w:vertAlign w:val="superscript"/>
              </w:rPr>
            </w:pPr>
            <w:r w:rsidRPr="00DF3B3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  <w:r w:rsidRPr="00DF3B39">
              <w:rPr>
                <w:vertAlign w:val="superscript"/>
              </w:rPr>
              <w:t>(дата)</w:t>
            </w:r>
          </w:p>
        </w:tc>
      </w:tr>
      <w:tr w:rsidR="00DF3B39" w:rsidRPr="00DF3B39" w:rsidTr="00DF3B3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3B39" w:rsidRPr="00DF3B39" w:rsidRDefault="00DF3B39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</w:tr>
      <w:tr w:rsidR="00DF3B39" w:rsidRPr="00DF3B39" w:rsidTr="00DF3B3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  <w:r w:rsidRPr="00DF3B3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F3B39" w:rsidRPr="00DF3B39" w:rsidRDefault="00DF3B39" w:rsidP="00EF07A3">
            <w:pPr>
              <w:pStyle w:val="a8"/>
              <w:rPr>
                <w:vertAlign w:val="superscript"/>
              </w:rPr>
            </w:pPr>
            <w:r w:rsidRPr="00DF3B3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  <w:r w:rsidRPr="00DF3B39">
              <w:rPr>
                <w:vertAlign w:val="superscript"/>
              </w:rPr>
              <w:t>(дата)</w:t>
            </w:r>
          </w:p>
        </w:tc>
      </w:tr>
      <w:tr w:rsidR="00DF3B39" w:rsidRPr="00DF3B39" w:rsidTr="00DF3B3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3B39" w:rsidRPr="00DF3B39" w:rsidRDefault="00DF3B39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</w:tr>
      <w:tr w:rsidR="00DF3B39" w:rsidRPr="00DF3B39" w:rsidTr="00DF3B3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  <w:r w:rsidRPr="00DF3B3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F3B39" w:rsidRPr="00DF3B39" w:rsidRDefault="00DF3B39" w:rsidP="00EF07A3">
            <w:pPr>
              <w:pStyle w:val="a8"/>
              <w:rPr>
                <w:vertAlign w:val="superscript"/>
              </w:rPr>
            </w:pPr>
            <w:r w:rsidRPr="00DF3B3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  <w:r w:rsidRPr="00DF3B39">
              <w:rPr>
                <w:vertAlign w:val="superscript"/>
              </w:rPr>
              <w:t>(дата)</w:t>
            </w:r>
          </w:p>
        </w:tc>
      </w:tr>
      <w:tr w:rsidR="00DF3B39" w:rsidRPr="00DF3B39" w:rsidTr="00DF3B3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3B39" w:rsidRPr="00DF3B39" w:rsidRDefault="00DF3B39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</w:tr>
      <w:tr w:rsidR="00DF3B39" w:rsidRPr="00DF3B39" w:rsidTr="00DF3B3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  <w:r w:rsidRPr="00DF3B3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F3B39" w:rsidRPr="00DF3B39" w:rsidRDefault="00DF3B39" w:rsidP="00EF07A3">
            <w:pPr>
              <w:pStyle w:val="a8"/>
              <w:rPr>
                <w:vertAlign w:val="superscript"/>
              </w:rPr>
            </w:pPr>
            <w:r w:rsidRPr="00DF3B3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  <w:r w:rsidRPr="00DF3B39">
              <w:rPr>
                <w:vertAlign w:val="superscript"/>
              </w:rPr>
              <w:t>(дата)</w:t>
            </w:r>
          </w:p>
        </w:tc>
      </w:tr>
      <w:tr w:rsidR="00DF3B39" w:rsidRPr="00DF3B39" w:rsidTr="00DF3B3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3B39" w:rsidRPr="00DF3B39" w:rsidRDefault="00DF3B39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</w:tr>
      <w:tr w:rsidR="00DF3B39" w:rsidRPr="00DF3B39" w:rsidTr="00DF3B3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  <w:r w:rsidRPr="00DF3B3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F3B39" w:rsidRPr="00DF3B39" w:rsidRDefault="00DF3B39" w:rsidP="00EF07A3">
            <w:pPr>
              <w:pStyle w:val="a8"/>
              <w:rPr>
                <w:vertAlign w:val="superscript"/>
              </w:rPr>
            </w:pPr>
            <w:r w:rsidRPr="00DF3B3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  <w:r w:rsidRPr="00DF3B39">
              <w:rPr>
                <w:vertAlign w:val="superscript"/>
              </w:rPr>
              <w:t>(дата)</w:t>
            </w:r>
          </w:p>
        </w:tc>
      </w:tr>
      <w:tr w:rsidR="00DF3B39" w:rsidRPr="00DF3B39" w:rsidTr="00DF3B3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3B39" w:rsidRPr="00DF3B39" w:rsidRDefault="00DF3B39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</w:tr>
      <w:tr w:rsidR="00DF3B39" w:rsidRPr="00DF3B39" w:rsidTr="00DF3B3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  <w:r w:rsidRPr="00DF3B3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F3B39" w:rsidRPr="00DF3B39" w:rsidRDefault="00DF3B39" w:rsidP="00EF07A3">
            <w:pPr>
              <w:pStyle w:val="a8"/>
              <w:rPr>
                <w:vertAlign w:val="superscript"/>
              </w:rPr>
            </w:pPr>
            <w:r w:rsidRPr="00DF3B3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  <w:r w:rsidRPr="00DF3B39">
              <w:rPr>
                <w:vertAlign w:val="superscript"/>
              </w:rPr>
              <w:t>(дата)</w:t>
            </w:r>
          </w:p>
        </w:tc>
      </w:tr>
      <w:tr w:rsidR="00DF3B39" w:rsidRPr="00DF3B39" w:rsidTr="00DF3B3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3B39" w:rsidRPr="00DF3B39" w:rsidRDefault="00DF3B39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3B39" w:rsidRPr="00DF3B39" w:rsidRDefault="00DF3B39" w:rsidP="004E51DC">
            <w:pPr>
              <w:pStyle w:val="a8"/>
            </w:pPr>
          </w:p>
        </w:tc>
      </w:tr>
      <w:tr w:rsidR="00DF3B39" w:rsidRPr="00DF3B39" w:rsidTr="00DF3B3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  <w:r w:rsidRPr="00DF3B3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F3B39" w:rsidRPr="00DF3B39" w:rsidRDefault="00DF3B39" w:rsidP="00EF07A3">
            <w:pPr>
              <w:pStyle w:val="a8"/>
              <w:rPr>
                <w:vertAlign w:val="superscript"/>
              </w:rPr>
            </w:pPr>
            <w:r w:rsidRPr="00DF3B3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F3B39" w:rsidRPr="00DF3B39" w:rsidRDefault="00DF3B39" w:rsidP="004E51DC">
            <w:pPr>
              <w:pStyle w:val="a8"/>
              <w:rPr>
                <w:vertAlign w:val="superscript"/>
              </w:rPr>
            </w:pPr>
            <w:r w:rsidRPr="00DF3B39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DF3B3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80/2307-21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1F5771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1F5771" w:rsidRPr="001F5771">
            <w:rPr>
              <w:rStyle w:val="ad"/>
              <w:noProof/>
              <w:sz w:val="20"/>
            </w:rPr>
            <w:t>3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Учебно-вспомогательный персонал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2031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, от 27.03.2018 г. N 197)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80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80/2307-21 "/>
    <w:docVar w:name="oborud" w:val=" ПК, принтер, сканер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6C1C6CD8C159499A97D98F7662C46D6E"/>
    <w:docVar w:name="rm_id" w:val="6692"/>
    <w:docVar w:name="rm_name" w:val="                                          "/>
    <w:docVar w:name="rm_number" w:val=" 80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80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46815"/>
    <w:rsid w:val="0005566C"/>
    <w:rsid w:val="00077077"/>
    <w:rsid w:val="000860ED"/>
    <w:rsid w:val="000905BE"/>
    <w:rsid w:val="000A7A57"/>
    <w:rsid w:val="000C3E19"/>
    <w:rsid w:val="000D1F5B"/>
    <w:rsid w:val="00106246"/>
    <w:rsid w:val="00110025"/>
    <w:rsid w:val="001429B1"/>
    <w:rsid w:val="00145419"/>
    <w:rsid w:val="001456F8"/>
    <w:rsid w:val="0015635F"/>
    <w:rsid w:val="001607C8"/>
    <w:rsid w:val="001648BE"/>
    <w:rsid w:val="001F4D8D"/>
    <w:rsid w:val="001F5771"/>
    <w:rsid w:val="00232C8F"/>
    <w:rsid w:val="00234932"/>
    <w:rsid w:val="00244615"/>
    <w:rsid w:val="002A0605"/>
    <w:rsid w:val="002E55C6"/>
    <w:rsid w:val="00305B2F"/>
    <w:rsid w:val="00367816"/>
    <w:rsid w:val="003876C3"/>
    <w:rsid w:val="00392428"/>
    <w:rsid w:val="003B0826"/>
    <w:rsid w:val="003C24DB"/>
    <w:rsid w:val="003C5C39"/>
    <w:rsid w:val="0040104A"/>
    <w:rsid w:val="00402CAC"/>
    <w:rsid w:val="00411125"/>
    <w:rsid w:val="00444410"/>
    <w:rsid w:val="00481C22"/>
    <w:rsid w:val="00494C94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E6132"/>
    <w:rsid w:val="005F6B08"/>
    <w:rsid w:val="00676220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7E5490"/>
    <w:rsid w:val="00835248"/>
    <w:rsid w:val="00867829"/>
    <w:rsid w:val="00883461"/>
    <w:rsid w:val="00896CCB"/>
    <w:rsid w:val="008B1009"/>
    <w:rsid w:val="008B42E7"/>
    <w:rsid w:val="008E4D46"/>
    <w:rsid w:val="008E68DE"/>
    <w:rsid w:val="008E70C1"/>
    <w:rsid w:val="0090588D"/>
    <w:rsid w:val="009149CB"/>
    <w:rsid w:val="0092778A"/>
    <w:rsid w:val="0093431F"/>
    <w:rsid w:val="00967790"/>
    <w:rsid w:val="0098630F"/>
    <w:rsid w:val="0098791F"/>
    <w:rsid w:val="009B024D"/>
    <w:rsid w:val="009C43A6"/>
    <w:rsid w:val="009D30DB"/>
    <w:rsid w:val="00A100AB"/>
    <w:rsid w:val="00A12349"/>
    <w:rsid w:val="00A126C4"/>
    <w:rsid w:val="00A204F5"/>
    <w:rsid w:val="00A7346C"/>
    <w:rsid w:val="00A87B75"/>
    <w:rsid w:val="00A91908"/>
    <w:rsid w:val="00AA4551"/>
    <w:rsid w:val="00AA46ED"/>
    <w:rsid w:val="00AA4DCC"/>
    <w:rsid w:val="00AD14A4"/>
    <w:rsid w:val="00AD7C32"/>
    <w:rsid w:val="00AE3832"/>
    <w:rsid w:val="00AF796F"/>
    <w:rsid w:val="00B04F25"/>
    <w:rsid w:val="00B41452"/>
    <w:rsid w:val="00BA30DE"/>
    <w:rsid w:val="00BA5029"/>
    <w:rsid w:val="00BC2F3C"/>
    <w:rsid w:val="00C02721"/>
    <w:rsid w:val="00C03F4A"/>
    <w:rsid w:val="00C51624"/>
    <w:rsid w:val="00CB0141"/>
    <w:rsid w:val="00CE3307"/>
    <w:rsid w:val="00D04A64"/>
    <w:rsid w:val="00D15B1E"/>
    <w:rsid w:val="00D76DF8"/>
    <w:rsid w:val="00DB1272"/>
    <w:rsid w:val="00DB5302"/>
    <w:rsid w:val="00DD6B1F"/>
    <w:rsid w:val="00DF3B39"/>
    <w:rsid w:val="00E124F4"/>
    <w:rsid w:val="00E36337"/>
    <w:rsid w:val="00E43EDA"/>
    <w:rsid w:val="00EB72AD"/>
    <w:rsid w:val="00EC37A1"/>
    <w:rsid w:val="00EF07A3"/>
    <w:rsid w:val="00EF3DC4"/>
    <w:rsid w:val="00F31AF6"/>
    <w:rsid w:val="00F32BB6"/>
    <w:rsid w:val="00F76072"/>
    <w:rsid w:val="00F80CCA"/>
    <w:rsid w:val="00FB001B"/>
    <w:rsid w:val="00FB24BF"/>
    <w:rsid w:val="00FD0BA7"/>
    <w:rsid w:val="00FD2BA8"/>
    <w:rsid w:val="00FD5CB6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952</Words>
  <Characters>5428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4</cp:revision>
  <dcterms:created xsi:type="dcterms:W3CDTF">2022-02-16T09:42:00Z</dcterms:created>
  <dcterms:modified xsi:type="dcterms:W3CDTF">2022-02-18T08:24:00Z</dcterms:modified>
</cp:coreProperties>
</file>